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B1300" w14:textId="77777777" w:rsidR="000A5074" w:rsidRPr="00690BA6" w:rsidRDefault="000A5074" w:rsidP="000A507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HERVY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4034A0EB" w14:textId="77777777" w:rsidR="000A5074" w:rsidRDefault="000A5074" w:rsidP="000A50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3E0E40DF" w14:textId="77777777" w:rsidR="000A5074" w:rsidRDefault="000A5074" w:rsidP="000A50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DB7B43" w14:textId="77777777" w:rsidR="000A5074" w:rsidRDefault="000A5074" w:rsidP="000A50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14816B" w14:textId="77777777" w:rsidR="000A5074" w:rsidRDefault="000A5074" w:rsidP="000A507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Robert Carew(q.v.).</w:t>
      </w:r>
    </w:p>
    <w:p w14:paraId="6BB5DC08" w14:textId="77777777" w:rsidR="000A5074" w:rsidRDefault="000A5074" w:rsidP="000A5074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m.8,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3AC709E8" w14:textId="77777777" w:rsidR="000A5074" w:rsidRDefault="000A5074" w:rsidP="000A5074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00D3CB72" w14:textId="77777777" w:rsidR="000A5074" w:rsidRDefault="000A5074" w:rsidP="000A507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83096CD" w14:textId="77777777" w:rsidR="000A5074" w:rsidRDefault="000A5074" w:rsidP="000A507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B160DC4" w14:textId="77777777" w:rsidR="000A5074" w:rsidRDefault="000A5074" w:rsidP="000A507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12 September 2021</w:t>
      </w:r>
    </w:p>
    <w:p w14:paraId="75C336E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0C8D1" w14:textId="77777777" w:rsidR="000A5074" w:rsidRDefault="000A5074" w:rsidP="009139A6">
      <w:r>
        <w:separator/>
      </w:r>
    </w:p>
  </w:endnote>
  <w:endnote w:type="continuationSeparator" w:id="0">
    <w:p w14:paraId="7C96703E" w14:textId="77777777" w:rsidR="000A5074" w:rsidRDefault="000A507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2FD6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B7C4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D0D3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E518C" w14:textId="77777777" w:rsidR="000A5074" w:rsidRDefault="000A5074" w:rsidP="009139A6">
      <w:r>
        <w:separator/>
      </w:r>
    </w:p>
  </w:footnote>
  <w:footnote w:type="continuationSeparator" w:id="0">
    <w:p w14:paraId="6DC2D0D0" w14:textId="77777777" w:rsidR="000A5074" w:rsidRDefault="000A507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BDA5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4170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B996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074"/>
    <w:rsid w:val="000666E0"/>
    <w:rsid w:val="000A5074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1153DA"/>
  <w15:chartTrackingRefBased/>
  <w15:docId w15:val="{F8CB7248-989E-49BE-9CE6-C7F504D5E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2021-10-03T10:22:00Z</dcterms:created>
  <dcterms:modified xsi:type="dcterms:W3CDTF">2021-10-03T10:22:00Z</dcterms:modified>
</cp:coreProperties>
</file>